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AE759" w14:textId="77777777" w:rsidR="007029B6" w:rsidRDefault="007029B6" w:rsidP="007029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CLOPTON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1B1A49DB" w14:textId="77777777" w:rsidR="007029B6" w:rsidRDefault="007029B6" w:rsidP="007029B6">
      <w:pPr>
        <w:pStyle w:val="NoSpacing"/>
        <w:rPr>
          <w:rFonts w:cs="Times New Roman"/>
          <w:szCs w:val="24"/>
        </w:rPr>
      </w:pPr>
    </w:p>
    <w:p w14:paraId="5A90083C" w14:textId="77777777" w:rsidR="007029B6" w:rsidRDefault="007029B6" w:rsidP="007029B6">
      <w:pPr>
        <w:pStyle w:val="NoSpacing"/>
        <w:rPr>
          <w:rFonts w:cs="Times New Roman"/>
          <w:szCs w:val="24"/>
        </w:rPr>
      </w:pPr>
    </w:p>
    <w:p w14:paraId="6298D00B" w14:textId="77777777" w:rsidR="007029B6" w:rsidRDefault="007029B6" w:rsidP="007029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Sep.1484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Kenilworth,</w:t>
      </w:r>
    </w:p>
    <w:p w14:paraId="1B722591" w14:textId="77777777" w:rsidR="007029B6" w:rsidRDefault="007029B6" w:rsidP="007029B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Warwickshire, into landholdings of William Belknap(q.v.).</w:t>
      </w:r>
    </w:p>
    <w:p w14:paraId="0517F0EA" w14:textId="77777777" w:rsidR="007029B6" w:rsidRDefault="007029B6" w:rsidP="007029B6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281EE32" w14:textId="77777777" w:rsidR="007029B6" w:rsidRDefault="007029B6" w:rsidP="007029B6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pp.111-2)</w:t>
      </w:r>
    </w:p>
    <w:p w14:paraId="4D9B9595" w14:textId="77777777" w:rsidR="007029B6" w:rsidRDefault="007029B6" w:rsidP="007029B6">
      <w:pPr>
        <w:pStyle w:val="NoSpacing"/>
        <w:rPr>
          <w:rFonts w:eastAsia="Times New Roman" w:cs="Times New Roman"/>
          <w:szCs w:val="24"/>
        </w:rPr>
      </w:pPr>
    </w:p>
    <w:p w14:paraId="64C64F6B" w14:textId="77777777" w:rsidR="007029B6" w:rsidRDefault="007029B6" w:rsidP="007029B6">
      <w:pPr>
        <w:pStyle w:val="NoSpacing"/>
        <w:rPr>
          <w:rFonts w:eastAsia="Times New Roman" w:cs="Times New Roman"/>
          <w:szCs w:val="24"/>
        </w:rPr>
      </w:pPr>
    </w:p>
    <w:p w14:paraId="26E1A7FF" w14:textId="77777777" w:rsidR="007029B6" w:rsidRDefault="007029B6" w:rsidP="007029B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17 August 2023</w:t>
      </w:r>
    </w:p>
    <w:p w14:paraId="586BAD6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30AFD" w14:textId="77777777" w:rsidR="007029B6" w:rsidRDefault="007029B6" w:rsidP="009139A6">
      <w:r>
        <w:separator/>
      </w:r>
    </w:p>
  </w:endnote>
  <w:endnote w:type="continuationSeparator" w:id="0">
    <w:p w14:paraId="0B2BBE99" w14:textId="77777777" w:rsidR="007029B6" w:rsidRDefault="007029B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31C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9015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312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7A50E" w14:textId="77777777" w:rsidR="007029B6" w:rsidRDefault="007029B6" w:rsidP="009139A6">
      <w:r>
        <w:separator/>
      </w:r>
    </w:p>
  </w:footnote>
  <w:footnote w:type="continuationSeparator" w:id="0">
    <w:p w14:paraId="1602FD66" w14:textId="77777777" w:rsidR="007029B6" w:rsidRDefault="007029B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207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404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C13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B6"/>
    <w:rsid w:val="000666E0"/>
    <w:rsid w:val="002510B7"/>
    <w:rsid w:val="005C130B"/>
    <w:rsid w:val="007029B6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1F12E"/>
  <w15:chartTrackingRefBased/>
  <w15:docId w15:val="{59F20D7C-7E5A-4B3A-9328-AB17266A7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2023-08-17T19:39:00Z</dcterms:created>
  <dcterms:modified xsi:type="dcterms:W3CDTF">2023-08-17T19:39:00Z</dcterms:modified>
</cp:coreProperties>
</file>